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Cheadle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Cheadle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Cheadle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Cheadle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Cheadle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Cheadle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63.2% </w:t>
      </w:r>
      <w:r w:rsidRPr="004747BF">
        <w:rPr>
          <w:rFonts w:ascii="Libre Franklin Light" w:eastAsia="Times New Roman" w:hAnsi="Libre Franklin Light" w:cs="Calibri Light"/>
        </w:rPr>
        <w:t xml:space="preserve">of those respondents classified as PGSI 8+ in Cheadle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Cheadle is estimated to be </w:t>
      </w:r>
      <w:r w:rsidRPr="00773DF7">
        <w:rPr>
          <w:rFonts w:ascii="Libre Franklin Light" w:eastAsia="Times New Roman" w:hAnsi="Libre Franklin Light" w:cs="Calibri Light"/>
          <w:b/>
          <w:bCs/>
          <w:color w:val="C45911" w:themeColor="accent2" w:themeShade="BF"/>
        </w:rPr>
        <w:t xml:space="preserve">£1,201,303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Cheadle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Cheadle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Cheadle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Cheadle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ead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Cheadle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ead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Cheadle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Cheadle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ead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Cheadle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Cheadle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Cheadle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Cheadle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Cheadle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Cheadle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£1,201,303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Cheadle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£19,567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£404,662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£28,989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£8,153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£14,947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£724,985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£1,201,303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Cheadle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Cheadle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Cheadle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Cheadle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Cheadle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Cheadle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Cheadle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Cheadle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Cheadle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Cheadle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Cheadle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Cheadle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C8E1856-F363-4488-96C1-EA46170A3E3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